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52C" w:rsidRDefault="00CB652C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B652C" w:rsidRDefault="00CB652C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B652C" w:rsidRDefault="00CB652C" w:rsidP="00E7715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CB652C" w:rsidRDefault="00CB652C" w:rsidP="00E7715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B652C">
        <w:tc>
          <w:tcPr>
            <w:tcW w:w="1384" w:type="dxa"/>
            <w:vMerge w:val="restart"/>
            <w:vAlign w:val="center"/>
          </w:tcPr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B652C" w:rsidRDefault="00CB652C" w:rsidP="003B24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B652C">
        <w:tc>
          <w:tcPr>
            <w:tcW w:w="1384" w:type="dxa"/>
            <w:vMerge/>
            <w:vAlign w:val="center"/>
          </w:tcPr>
          <w:p w:rsidR="00CB652C" w:rsidRDefault="00CB652C" w:rsidP="00FE1A55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CB652C" w:rsidRDefault="00CB652C" w:rsidP="00FE1A55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CB652C" w:rsidRPr="003B24BC" w:rsidRDefault="00CB652C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B652C" w:rsidRPr="003B24BC" w:rsidRDefault="00CB652C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B652C" w:rsidRPr="003B24BC" w:rsidRDefault="00CB652C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B652C" w:rsidRPr="003B24BC" w:rsidRDefault="00CB652C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B652C" w:rsidRPr="003B24BC" w:rsidRDefault="00CB652C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B652C" w:rsidRPr="003B24BC" w:rsidRDefault="00CB652C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B652C" w:rsidRPr="003B24BC" w:rsidRDefault="00CB652C" w:rsidP="003B24BC">
            <w:pPr>
              <w:jc w:val="center"/>
              <w:rPr>
                <w:sz w:val="20"/>
                <w:szCs w:val="20"/>
                <w:lang w:eastAsia="en-US"/>
              </w:rPr>
            </w:pPr>
            <w:r w:rsidRPr="003B24B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CB652C" w:rsidRDefault="00CB652C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B652C" w:rsidRDefault="00CB652C" w:rsidP="00FE1A55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B652C" w:rsidRDefault="00CB652C" w:rsidP="00FE1A55">
            <w:pPr>
              <w:rPr>
                <w:lang w:eastAsia="en-US"/>
              </w:rPr>
            </w:pPr>
          </w:p>
        </w:tc>
      </w:tr>
      <w:tr w:rsidR="00CB652C">
        <w:trPr>
          <w:trHeight w:val="2447"/>
        </w:trPr>
        <w:tc>
          <w:tcPr>
            <w:tcW w:w="1384" w:type="dxa"/>
          </w:tcPr>
          <w:p w:rsidR="00CB652C" w:rsidRPr="003B24BC" w:rsidRDefault="00CB652C" w:rsidP="00FE1A55">
            <w:pPr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Крыгина Е.В.</w:t>
            </w:r>
          </w:p>
        </w:tc>
        <w:tc>
          <w:tcPr>
            <w:tcW w:w="1602" w:type="dxa"/>
          </w:tcPr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Каратабан-ским детским садом</w:t>
            </w:r>
            <w:r w:rsidRPr="003B24BC">
              <w:rPr>
                <w:color w:val="333333"/>
                <w:lang w:eastAsia="en-US"/>
              </w:rPr>
              <w:t xml:space="preserve"> «Солнышко»</w:t>
            </w:r>
          </w:p>
        </w:tc>
        <w:tc>
          <w:tcPr>
            <w:tcW w:w="1079" w:type="dxa"/>
          </w:tcPr>
          <w:p w:rsidR="00CB652C" w:rsidRDefault="00CB652C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CB652C" w:rsidRPr="003B24BC" w:rsidRDefault="00CB652C" w:rsidP="00FE1A55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B652C" w:rsidRPr="003B24BC" w:rsidRDefault="00CB652C" w:rsidP="00FE1A55">
            <w:pPr>
              <w:rPr>
                <w:color w:val="333333"/>
                <w:lang w:eastAsia="en-US"/>
              </w:rPr>
            </w:pPr>
          </w:p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CB652C" w:rsidRPr="003B24BC" w:rsidRDefault="00CB652C" w:rsidP="00373AFF">
            <w:pPr>
              <w:rPr>
                <w:color w:val="333333"/>
                <w:lang w:eastAsia="en-US"/>
              </w:rPr>
            </w:pPr>
          </w:p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</w:p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</w:p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CB652C" w:rsidRDefault="00CB652C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100</w:t>
            </w:r>
          </w:p>
        </w:tc>
        <w:tc>
          <w:tcPr>
            <w:tcW w:w="1080" w:type="dxa"/>
          </w:tcPr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B652C" w:rsidRPr="009E3441" w:rsidRDefault="00CB652C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CB652C" w:rsidRPr="003B24BC" w:rsidRDefault="00CB652C" w:rsidP="00FE1A55">
            <w:pPr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293688,51</w:t>
            </w:r>
          </w:p>
        </w:tc>
        <w:tc>
          <w:tcPr>
            <w:tcW w:w="1740" w:type="dxa"/>
          </w:tcPr>
          <w:p w:rsidR="00CB652C" w:rsidRPr="003B24BC" w:rsidRDefault="00CB652C" w:rsidP="00FE1A55">
            <w:pPr>
              <w:rPr>
                <w:color w:val="333333"/>
                <w:lang w:val="en-US" w:eastAsia="en-US"/>
              </w:rPr>
            </w:pPr>
          </w:p>
        </w:tc>
      </w:tr>
      <w:tr w:rsidR="00CB652C">
        <w:trPr>
          <w:trHeight w:val="839"/>
        </w:trPr>
        <w:tc>
          <w:tcPr>
            <w:tcW w:w="1384" w:type="dxa"/>
          </w:tcPr>
          <w:p w:rsidR="00CB652C" w:rsidRPr="00373AFF" w:rsidRDefault="00CB652C" w:rsidP="00FE1A55">
            <w:pPr>
              <w:rPr>
                <w:lang w:eastAsia="en-US"/>
              </w:rPr>
            </w:pPr>
            <w:r w:rsidRPr="00373AFF"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CB652C" w:rsidRPr="003B24BC" w:rsidRDefault="00CB652C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9" w:type="dxa"/>
          </w:tcPr>
          <w:p w:rsidR="00CB652C" w:rsidRPr="003B24BC" w:rsidRDefault="00CB652C" w:rsidP="00FE1A55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080" w:type="dxa"/>
          </w:tcPr>
          <w:p w:rsidR="00CB652C" w:rsidRPr="003B24BC" w:rsidRDefault="00CB652C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B652C" w:rsidRPr="003B24BC" w:rsidRDefault="00CB652C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B652C" w:rsidRPr="003B24BC" w:rsidRDefault="00CB652C" w:rsidP="00FE1A5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B652C" w:rsidRDefault="00CB652C" w:rsidP="00FE1A5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100</w:t>
            </w:r>
          </w:p>
        </w:tc>
        <w:tc>
          <w:tcPr>
            <w:tcW w:w="1080" w:type="dxa"/>
          </w:tcPr>
          <w:p w:rsidR="00CB652C" w:rsidRPr="003B24BC" w:rsidRDefault="00CB652C" w:rsidP="003B24BC">
            <w:pPr>
              <w:jc w:val="center"/>
              <w:rPr>
                <w:color w:val="333333"/>
                <w:lang w:eastAsia="en-US"/>
              </w:rPr>
            </w:pPr>
            <w:r w:rsidRPr="003B24B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B652C" w:rsidRPr="003B24BC" w:rsidRDefault="00CB652C" w:rsidP="00FE1A5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CB652C" w:rsidRPr="00373AFF" w:rsidRDefault="00CB652C" w:rsidP="00FE1A55">
            <w:pPr>
              <w:rPr>
                <w:lang w:eastAsia="en-US"/>
              </w:rPr>
            </w:pPr>
            <w:r w:rsidRPr="00373AFF">
              <w:rPr>
                <w:lang w:eastAsia="en-US"/>
              </w:rPr>
              <w:t>270189,54</w:t>
            </w:r>
          </w:p>
        </w:tc>
        <w:tc>
          <w:tcPr>
            <w:tcW w:w="1740" w:type="dxa"/>
          </w:tcPr>
          <w:p w:rsidR="00CB652C" w:rsidRPr="003B24BC" w:rsidRDefault="00CB652C" w:rsidP="00FE1A55">
            <w:pPr>
              <w:rPr>
                <w:color w:val="800000"/>
                <w:lang w:eastAsia="en-US"/>
              </w:rPr>
            </w:pPr>
          </w:p>
        </w:tc>
      </w:tr>
    </w:tbl>
    <w:p w:rsidR="00CB652C" w:rsidRDefault="00CB652C" w:rsidP="00E77157">
      <w:pPr>
        <w:rPr>
          <w:color w:val="800000"/>
        </w:rPr>
      </w:pPr>
    </w:p>
    <w:p w:rsidR="00CB652C" w:rsidRDefault="00CB652C" w:rsidP="00E77157"/>
    <w:p w:rsidR="00CB652C" w:rsidRDefault="00CB652C" w:rsidP="00E77157"/>
    <w:p w:rsidR="00CB652C" w:rsidRDefault="00CB652C" w:rsidP="00E77157"/>
    <w:p w:rsidR="00CB652C" w:rsidRDefault="00CB652C" w:rsidP="00E77157"/>
    <w:p w:rsidR="00CB652C" w:rsidRDefault="00CB652C"/>
    <w:sectPr w:rsidR="00CB652C" w:rsidSect="009E34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157"/>
    <w:rsid w:val="00145958"/>
    <w:rsid w:val="0030094B"/>
    <w:rsid w:val="00373AFF"/>
    <w:rsid w:val="003B24BC"/>
    <w:rsid w:val="004A22E6"/>
    <w:rsid w:val="005545EB"/>
    <w:rsid w:val="00645BA6"/>
    <w:rsid w:val="00652467"/>
    <w:rsid w:val="00846725"/>
    <w:rsid w:val="008C5278"/>
    <w:rsid w:val="009E3441"/>
    <w:rsid w:val="00B45B6A"/>
    <w:rsid w:val="00C45B35"/>
    <w:rsid w:val="00CA60E9"/>
    <w:rsid w:val="00CB652C"/>
    <w:rsid w:val="00E21AB1"/>
    <w:rsid w:val="00E67689"/>
    <w:rsid w:val="00E77157"/>
    <w:rsid w:val="00FE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15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715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119</Words>
  <Characters>681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2014-05-13T03:48:00Z</dcterms:created>
  <dcterms:modified xsi:type="dcterms:W3CDTF">2014-05-20T03:31:00Z</dcterms:modified>
</cp:coreProperties>
</file>